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133" w:rsidRPr="00EE2C23" w:rsidRDefault="00F75133" w:rsidP="00EE2C2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F75133" w:rsidRPr="00EE2C23" w:rsidRDefault="00F75133" w:rsidP="00EE2C23">
      <w:pPr>
        <w:framePr w:hSpace="141" w:wrap="around" w:vAnchor="text" w:hAnchor="page" w:x="6016" w:y="1"/>
        <w:spacing w:after="0" w:line="240" w:lineRule="auto"/>
        <w:rPr>
          <w:rFonts w:ascii="Times New Roman" w:hAnsi="Times New Roman"/>
          <w:noProof/>
          <w:sz w:val="20"/>
          <w:szCs w:val="20"/>
          <w:lang w:val="uk-UA" w:eastAsia="ru-RU"/>
        </w:rPr>
      </w:pPr>
      <w:r w:rsidRPr="00C3381D"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F75133" w:rsidRPr="00EE2C23" w:rsidRDefault="00F75133" w:rsidP="00EE2C23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EE2C23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F75133" w:rsidRPr="00EE2C23" w:rsidRDefault="00F75133" w:rsidP="00EE2C23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EE2C23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EE2C23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EE2C23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EE2C23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F75133" w:rsidRPr="00EE2C23" w:rsidRDefault="00F75133" w:rsidP="00EE2C23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EE2C23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F75133" w:rsidRPr="00EE2C23" w:rsidRDefault="00F75133" w:rsidP="00EE2C23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EE2C23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20 вересня</w:t>
      </w:r>
      <w:r w:rsidRPr="00EE2C23">
        <w:rPr>
          <w:rFonts w:ascii="Times New Roman" w:hAnsi="Times New Roman"/>
          <w:sz w:val="28"/>
          <w:szCs w:val="28"/>
          <w:lang w:val="uk-UA" w:eastAsia="ru-RU"/>
        </w:rPr>
        <w:t xml:space="preserve">  2021 року 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uk-UA" w:eastAsia="ru-RU"/>
        </w:rPr>
        <w:t>255</w:t>
      </w:r>
      <w:r w:rsidRPr="00EE2C23">
        <w:rPr>
          <w:rFonts w:ascii="Times New Roman" w:hAnsi="Times New Roman"/>
          <w:sz w:val="28"/>
          <w:szCs w:val="28"/>
          <w:lang w:val="uk-UA" w:eastAsia="ru-RU"/>
        </w:rPr>
        <w:t xml:space="preserve">-к </w:t>
      </w: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</w:p>
    <w:p w:rsidR="00F75133" w:rsidRPr="00EE2C23" w:rsidRDefault="00F75133" w:rsidP="00EE2C23">
      <w:pPr>
        <w:spacing w:after="0" w:line="36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EE2C23">
        <w:rPr>
          <w:rFonts w:ascii="Times New Roman" w:hAnsi="Times New Roman"/>
          <w:b/>
          <w:sz w:val="28"/>
          <w:szCs w:val="20"/>
          <w:lang w:val="uk-UA" w:eastAsia="ru-RU"/>
        </w:rPr>
        <w:t>Про надання частини  щорічної основної</w:t>
      </w:r>
    </w:p>
    <w:p w:rsidR="00F75133" w:rsidRPr="00EE2C23" w:rsidRDefault="00F75133" w:rsidP="00EE2C23">
      <w:pPr>
        <w:spacing w:after="0" w:line="36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EE2C23">
        <w:rPr>
          <w:rFonts w:ascii="Times New Roman" w:hAnsi="Times New Roman"/>
          <w:b/>
          <w:sz w:val="28"/>
          <w:szCs w:val="20"/>
          <w:lang w:val="uk-UA" w:eastAsia="ru-RU"/>
        </w:rPr>
        <w:t>відпустки Парпуланському С.А.</w:t>
      </w:r>
    </w:p>
    <w:p w:rsidR="00F75133" w:rsidRPr="00EE2C23" w:rsidRDefault="00F75133" w:rsidP="00EE2C23">
      <w:pPr>
        <w:spacing w:after="0" w:line="360" w:lineRule="auto"/>
        <w:jc w:val="center"/>
        <w:rPr>
          <w:rFonts w:ascii="Times New Roman" w:hAnsi="Times New Roman"/>
          <w:sz w:val="28"/>
          <w:szCs w:val="20"/>
          <w:lang w:val="uk-UA" w:eastAsia="ru-RU"/>
        </w:rPr>
      </w:pPr>
    </w:p>
    <w:p w:rsidR="00F75133" w:rsidRPr="00EE2C23" w:rsidRDefault="00F75133" w:rsidP="00D7626A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E2C23">
        <w:rPr>
          <w:rFonts w:ascii="Times New Roman" w:hAnsi="Times New Roman"/>
          <w:sz w:val="28"/>
          <w:szCs w:val="28"/>
          <w:lang w:val="uk-UA" w:eastAsia="ru-RU"/>
        </w:rPr>
        <w:t>На підставі  пункту 20  частини 4   статті  42 Закону України «Про місцеве самоврядування в Україні», статті  21 Закону України «Про службу в органах мiсцевого самоврядування»,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рішення Арцизької міської ради від 24 грудня 2020 року № 88-</w:t>
      </w:r>
      <w:r>
        <w:rPr>
          <w:rFonts w:ascii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«Про умови оплати праці міського голови на 2021 рік»,  статті </w:t>
      </w:r>
      <w:r w:rsidRPr="00EE2C23">
        <w:rPr>
          <w:rFonts w:ascii="Times New Roman" w:hAnsi="Times New Roman"/>
          <w:sz w:val="28"/>
          <w:szCs w:val="28"/>
          <w:lang w:val="uk-UA" w:eastAsia="ru-RU"/>
        </w:rPr>
        <w:t>12 Закону України «Про вiдпустки»:</w:t>
      </w:r>
    </w:p>
    <w:p w:rsidR="00F75133" w:rsidRPr="004C6A0A" w:rsidRDefault="00F75133" w:rsidP="00D7626A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E2C23">
        <w:rPr>
          <w:rFonts w:ascii="Times New Roman" w:hAnsi="Times New Roman"/>
          <w:sz w:val="28"/>
          <w:szCs w:val="28"/>
          <w:lang w:val="uk-UA" w:eastAsia="ru-RU"/>
        </w:rPr>
        <w:t xml:space="preserve">1. Вибуваю у щорічну основну відпустку  тривалістю </w:t>
      </w:r>
      <w:r w:rsidRPr="00DB227B">
        <w:rPr>
          <w:rFonts w:ascii="Times New Roman" w:hAnsi="Times New Roman"/>
          <w:sz w:val="28"/>
          <w:szCs w:val="28"/>
          <w:highlight w:val="black"/>
          <w:lang w:val="uk-UA" w:eastAsia="ru-RU"/>
        </w:rPr>
        <w:t>14  календарних днів  з 23 вересня  2021 року по 06жовтня  2021 року включно,  за період роботи з  20 листопада 2020 по 19 листопада 2021 року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 виплатою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>матеріальн</w:t>
      </w:r>
      <w:r>
        <w:rPr>
          <w:rFonts w:ascii="Times New Roman" w:hAnsi="Times New Roman"/>
          <w:sz w:val="28"/>
          <w:szCs w:val="28"/>
          <w:lang w:val="uk-UA" w:eastAsia="ru-RU"/>
        </w:rPr>
        <w:t>ої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допомог</w:t>
      </w:r>
      <w:r>
        <w:rPr>
          <w:rFonts w:ascii="Times New Roman" w:hAnsi="Times New Roman"/>
          <w:sz w:val="28"/>
          <w:szCs w:val="28"/>
          <w:lang w:val="uk-UA" w:eastAsia="ru-RU"/>
        </w:rPr>
        <w:t>и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на оздоровлення до щорічної основної відпустки  у розмірі середньомісячної заробітної плати.</w:t>
      </w:r>
    </w:p>
    <w:p w:rsidR="00F75133" w:rsidRPr="00EE2C23" w:rsidRDefault="00F75133" w:rsidP="00D7626A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E2C23">
        <w:rPr>
          <w:rFonts w:ascii="Times New Roman" w:hAnsi="Times New Roman"/>
          <w:sz w:val="28"/>
          <w:szCs w:val="28"/>
          <w:lang w:val="uk-UA" w:eastAsia="ru-RU"/>
        </w:rPr>
        <w:t>2. На час моєї відпустки виконання  повноважень міського голови покладаю на секретаря міської ради Добрякову Ольгу Григорівну.</w:t>
      </w:r>
    </w:p>
    <w:p w:rsidR="00F75133" w:rsidRPr="00EE2C23" w:rsidRDefault="00F75133" w:rsidP="00D7626A">
      <w:pPr>
        <w:spacing w:after="120"/>
        <w:rPr>
          <w:rFonts w:ascii="Times New Roman" w:hAnsi="Times New Roman"/>
          <w:sz w:val="28"/>
          <w:szCs w:val="28"/>
          <w:lang w:val="uk-UA" w:eastAsia="ru-RU"/>
        </w:rPr>
      </w:pPr>
      <w:r w:rsidRPr="00EE2C23">
        <w:rPr>
          <w:rFonts w:ascii="Times New Roman" w:hAnsi="Times New Roman"/>
          <w:sz w:val="28"/>
          <w:szCs w:val="28"/>
          <w:lang w:val="uk-UA" w:eastAsia="ru-RU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75133" w:rsidRPr="00EE2C23" w:rsidRDefault="00F75133" w:rsidP="00D7626A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E2C23">
        <w:rPr>
          <w:rFonts w:ascii="Times New Roman" w:hAnsi="Times New Roman"/>
          <w:sz w:val="28"/>
          <w:szCs w:val="28"/>
          <w:lang w:val="uk-UA" w:eastAsia="ru-RU"/>
        </w:rPr>
        <w:t xml:space="preserve">4.Контроль за виконанням  даного розпорядження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першого заступника  </w:t>
      </w:r>
      <w:r w:rsidRPr="00EE2C23">
        <w:rPr>
          <w:rFonts w:ascii="Times New Roman" w:hAnsi="Times New Roman"/>
          <w:sz w:val="28"/>
          <w:szCs w:val="28"/>
          <w:lang w:val="uk-UA" w:eastAsia="ru-RU"/>
        </w:rPr>
        <w:t xml:space="preserve">міської ради </w:t>
      </w:r>
      <w:r>
        <w:rPr>
          <w:rFonts w:ascii="Times New Roman" w:hAnsi="Times New Roman"/>
          <w:sz w:val="28"/>
          <w:szCs w:val="28"/>
          <w:lang w:val="uk-UA" w:eastAsia="ru-RU"/>
        </w:rPr>
        <w:t>Бахчеван Т</w:t>
      </w:r>
      <w:r w:rsidRPr="00EE2C23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F75133" w:rsidRPr="00EE2C23" w:rsidRDefault="00F75133" w:rsidP="00EE2C23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EE2C23" w:rsidRDefault="00F75133" w:rsidP="00EE2C23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Арцизький міський голова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Сергій  </w:t>
      </w:r>
      <w:r w:rsidRPr="00EE2C23">
        <w:rPr>
          <w:rFonts w:ascii="Times New Roman" w:hAnsi="Times New Roman"/>
          <w:sz w:val="28"/>
          <w:szCs w:val="28"/>
          <w:lang w:val="uk-UA" w:eastAsia="ru-RU"/>
        </w:rPr>
        <w:t>ПАРПУЛАНСЬКИЙ</w:t>
      </w:r>
    </w:p>
    <w:p w:rsidR="00F75133" w:rsidRPr="00EE2C23" w:rsidRDefault="00F75133" w:rsidP="00EE2C23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F75133" w:rsidRPr="00EE2C23" w:rsidRDefault="00F75133" w:rsidP="00EE2C23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5133" w:rsidRPr="00EE2C23" w:rsidRDefault="00F75133" w:rsidP="00EE2C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C23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75133" w:rsidRPr="00EE2C23" w:rsidRDefault="00F75133" w:rsidP="00EE2C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2C23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20 вересня</w:t>
      </w:r>
      <w:r w:rsidRPr="00EE2C23">
        <w:rPr>
          <w:rFonts w:ascii="Times New Roman" w:hAnsi="Times New Roman"/>
          <w:sz w:val="28"/>
          <w:szCs w:val="28"/>
          <w:lang w:val="uk-UA"/>
        </w:rPr>
        <w:t xml:space="preserve">  2021 року  №  </w:t>
      </w:r>
      <w:r>
        <w:rPr>
          <w:rFonts w:ascii="Times New Roman" w:hAnsi="Times New Roman"/>
          <w:sz w:val="28"/>
          <w:szCs w:val="28"/>
          <w:lang w:val="uk-UA"/>
        </w:rPr>
        <w:t>255</w:t>
      </w:r>
      <w:r w:rsidRPr="00EE2C23">
        <w:rPr>
          <w:rFonts w:ascii="Times New Roman" w:hAnsi="Times New Roman"/>
          <w:sz w:val="28"/>
          <w:szCs w:val="28"/>
          <w:lang w:val="uk-UA"/>
        </w:rPr>
        <w:t>-к</w:t>
      </w:r>
    </w:p>
    <w:p w:rsidR="00F75133" w:rsidRPr="00EE2C23" w:rsidRDefault="00F75133" w:rsidP="00EE2C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5133" w:rsidRPr="00EE2C23" w:rsidRDefault="00F75133" w:rsidP="00EE2C23">
      <w:pPr>
        <w:spacing w:after="0" w:line="360" w:lineRule="auto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EE2C23">
        <w:rPr>
          <w:rFonts w:ascii="Times New Roman" w:hAnsi="Times New Roman"/>
          <w:b/>
          <w:sz w:val="28"/>
          <w:szCs w:val="20"/>
          <w:lang w:val="uk-UA" w:eastAsia="ru-RU"/>
        </w:rPr>
        <w:t xml:space="preserve">Про надання частини  щорічної основної  відпустки Парпуланському С.А. </w:t>
      </w:r>
    </w:p>
    <w:p w:rsidR="00F75133" w:rsidRPr="00EE2C23" w:rsidRDefault="00F75133" w:rsidP="00EE2C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</w:t>
      </w:r>
      <w:r w:rsidRPr="00EE2C23">
        <w:rPr>
          <w:rFonts w:ascii="Times New Roman" w:hAnsi="Times New Roman"/>
          <w:sz w:val="28"/>
          <w:szCs w:val="28"/>
          <w:lang w:val="uk-UA" w:eastAsia="ru-RU"/>
        </w:rPr>
        <w:t>аступник  Арцизького міського голови</w:t>
      </w: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EE2C23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Бахчеван</w:t>
      </w: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Головний спеціаліст </w:t>
      </w:r>
      <w:r w:rsidRPr="00EE2C23">
        <w:rPr>
          <w:rFonts w:ascii="Times New Roman" w:hAnsi="Times New Roman"/>
          <w:sz w:val="28"/>
          <w:szCs w:val="28"/>
          <w:lang w:val="uk-UA" w:eastAsia="ru-RU"/>
        </w:rPr>
        <w:t xml:space="preserve"> юридичного відділу міської ради</w:t>
      </w: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EE2C23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Анастасія Делі-Стоянова</w:t>
      </w:r>
      <w:bookmarkStart w:id="0" w:name="_GoBack"/>
      <w:bookmarkEnd w:id="0"/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75133" w:rsidRPr="00EE2C23" w:rsidRDefault="00F75133" w:rsidP="00EE2C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Начальник  відділу бухгалтерського обліку, звітності та фінансово-господарського забезпечення – головний бухгалтер </w:t>
      </w: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Лариса 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4C6A0A">
        <w:rPr>
          <w:rFonts w:ascii="Times New Roman" w:hAnsi="Times New Roman"/>
          <w:sz w:val="24"/>
          <w:szCs w:val="24"/>
          <w:lang w:val="uk-UA" w:eastAsia="ru-RU"/>
        </w:rPr>
        <w:t xml:space="preserve">Виконавець: </w:t>
      </w:r>
      <w:r>
        <w:rPr>
          <w:rFonts w:ascii="Times New Roman" w:hAnsi="Times New Roman"/>
          <w:sz w:val="24"/>
          <w:szCs w:val="24"/>
          <w:lang w:val="uk-UA" w:eastAsia="ru-RU"/>
        </w:rPr>
        <w:t>Карайван Т</w:t>
      </w:r>
      <w:r w:rsidRPr="004C6A0A">
        <w:rPr>
          <w:rFonts w:ascii="Times New Roman" w:hAnsi="Times New Roman"/>
          <w:sz w:val="24"/>
          <w:szCs w:val="24"/>
          <w:lang w:val="uk-UA" w:eastAsia="ru-RU"/>
        </w:rPr>
        <w:t>, головний спеціаліст відділу організаційної та кадрової роботи</w:t>
      </w: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4C6A0A" w:rsidRDefault="00F75133" w:rsidP="00D762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F75133" w:rsidRPr="00EE2C23" w:rsidRDefault="00F75133">
      <w:pPr>
        <w:rPr>
          <w:lang w:val="uk-UA"/>
        </w:rPr>
      </w:pPr>
    </w:p>
    <w:sectPr w:rsidR="00F75133" w:rsidRPr="00EE2C23" w:rsidSect="007C2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C23"/>
    <w:rsid w:val="0025433A"/>
    <w:rsid w:val="003010A8"/>
    <w:rsid w:val="004C6A0A"/>
    <w:rsid w:val="006408D5"/>
    <w:rsid w:val="007735AB"/>
    <w:rsid w:val="007C2604"/>
    <w:rsid w:val="00A241B3"/>
    <w:rsid w:val="00B84941"/>
    <w:rsid w:val="00C3381D"/>
    <w:rsid w:val="00D7626A"/>
    <w:rsid w:val="00DB227B"/>
    <w:rsid w:val="00E97D7C"/>
    <w:rsid w:val="00EE2C23"/>
    <w:rsid w:val="00F75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0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E2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2C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2</Pages>
  <Words>290</Words>
  <Characters>1659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2021-09-20T07:24:00Z</cp:lastPrinted>
  <dcterms:created xsi:type="dcterms:W3CDTF">2021-09-20T07:11:00Z</dcterms:created>
  <dcterms:modified xsi:type="dcterms:W3CDTF">2022-01-12T07:49:00Z</dcterms:modified>
</cp:coreProperties>
</file>